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AE36D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MARNELL (</w:t>
      </w:r>
      <w:proofErr w:type="gramStart"/>
      <w:r>
        <w:rPr>
          <w:rFonts w:cs="Times New Roman"/>
          <w:szCs w:val="24"/>
          <w:u w:val="single"/>
          <w:lang w:val="en-GB"/>
        </w:rPr>
        <w:t>MARVELL)</w:t>
      </w:r>
      <w:r>
        <w:rPr>
          <w:rFonts w:cs="Times New Roman"/>
          <w:szCs w:val="24"/>
          <w:lang w:val="en-GB"/>
        </w:rPr>
        <w:t xml:space="preserve">   </w:t>
      </w:r>
      <w:proofErr w:type="gramEnd"/>
      <w:r>
        <w:rPr>
          <w:rFonts w:cs="Times New Roman"/>
          <w:szCs w:val="24"/>
          <w:lang w:val="en-GB"/>
        </w:rPr>
        <w:t xml:space="preserve">   (fl.1480)</w:t>
      </w:r>
    </w:p>
    <w:p w14:paraId="33A3846C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Salisbury. Brasier.</w:t>
      </w:r>
    </w:p>
    <w:p w14:paraId="231BE313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</w:p>
    <w:p w14:paraId="7FE32072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</w:p>
    <w:p w14:paraId="4760BFBB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1480</w:t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Boket</w:t>
      </w:r>
      <w:proofErr w:type="spellEnd"/>
      <w:r>
        <w:rPr>
          <w:rFonts w:cs="Times New Roman"/>
          <w:szCs w:val="24"/>
          <w:lang w:val="en-GB"/>
        </w:rPr>
        <w:t xml:space="preserve"> of Salisbury(q.v.) brought a plaint of debt against him and</w:t>
      </w:r>
    </w:p>
    <w:p w14:paraId="65A84EC2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four others.     ( </w:t>
      </w:r>
      <w:hyperlink r:id="rId6" w:history="1">
        <w:r w:rsidRPr="00A26EB7">
          <w:rPr>
            <w:rStyle w:val="Hyperlink"/>
            <w:rFonts w:cs="Times New Roman"/>
            <w:szCs w:val="24"/>
            <w:lang w:val="en-GB"/>
          </w:rPr>
          <w:t>https://waalt.uh.edu/index.php/CP40/871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4E262EA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</w:p>
    <w:p w14:paraId="7BF956D6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</w:p>
    <w:p w14:paraId="278559E9" w14:textId="77777777" w:rsidR="00735AAF" w:rsidRDefault="00735AAF" w:rsidP="00735AA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28 January 2024</w:t>
      </w:r>
    </w:p>
    <w:p w14:paraId="4A56F3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D61AA" w14:textId="77777777" w:rsidR="00735AAF" w:rsidRDefault="00735AAF" w:rsidP="009139A6">
      <w:r>
        <w:separator/>
      </w:r>
    </w:p>
  </w:endnote>
  <w:endnote w:type="continuationSeparator" w:id="0">
    <w:p w14:paraId="7E2DB1E9" w14:textId="77777777" w:rsidR="00735AAF" w:rsidRDefault="00735A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F0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88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46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3CF6" w14:textId="77777777" w:rsidR="00735AAF" w:rsidRDefault="00735AAF" w:rsidP="009139A6">
      <w:r>
        <w:separator/>
      </w:r>
    </w:p>
  </w:footnote>
  <w:footnote w:type="continuationSeparator" w:id="0">
    <w:p w14:paraId="1EE5CCD3" w14:textId="77777777" w:rsidR="00735AAF" w:rsidRDefault="00735A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6A0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08D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2C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AAF"/>
    <w:rsid w:val="000666E0"/>
    <w:rsid w:val="002510B7"/>
    <w:rsid w:val="005C130B"/>
    <w:rsid w:val="00735AA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71371"/>
  <w15:chartTrackingRefBased/>
  <w15:docId w15:val="{55D6FC62-ED91-470F-9AB2-84D1FD69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5A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2024-01-29T11:23:00Z</dcterms:created>
  <dcterms:modified xsi:type="dcterms:W3CDTF">2024-01-29T11:23:00Z</dcterms:modified>
</cp:coreProperties>
</file>